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C9" w:rsidRPr="00D53A01" w:rsidRDefault="00D53A01" w:rsidP="00D53A01">
      <w:pPr>
        <w:jc w:val="center"/>
        <w:rPr>
          <w:b/>
          <w:imprint/>
          <w:color w:val="FF0000"/>
          <w:sz w:val="52"/>
          <w:szCs w:val="52"/>
        </w:rPr>
      </w:pPr>
      <w:r w:rsidRPr="00D53A01">
        <w:rPr>
          <w:b/>
          <w:imprint/>
          <w:color w:val="FF0000"/>
          <w:sz w:val="52"/>
          <w:szCs w:val="52"/>
        </w:rPr>
        <w:t>СУЗУКИ  ГРАНД  ВИТАРА</w:t>
      </w:r>
    </w:p>
    <w:tbl>
      <w:tblPr>
        <w:tblStyle w:val="a3"/>
        <w:tblW w:w="10840" w:type="dxa"/>
        <w:tblInd w:w="-709" w:type="dxa"/>
        <w:tblCellMar>
          <w:top w:w="113" w:type="dxa"/>
        </w:tblCellMar>
        <w:tblLook w:val="04A0"/>
      </w:tblPr>
      <w:tblGrid>
        <w:gridCol w:w="2203"/>
        <w:gridCol w:w="2125"/>
        <w:gridCol w:w="640"/>
        <w:gridCol w:w="1222"/>
        <w:gridCol w:w="1857"/>
        <w:gridCol w:w="2793"/>
      </w:tblGrid>
      <w:tr w:rsidR="00D1036F" w:rsidTr="00D53A01">
        <w:trPr>
          <w:trHeight w:val="289"/>
        </w:trPr>
        <w:tc>
          <w:tcPr>
            <w:tcW w:w="4328" w:type="dxa"/>
            <w:gridSpan w:val="2"/>
            <w:tcBorders>
              <w:right w:val="nil"/>
            </w:tcBorders>
          </w:tcPr>
          <w:p w:rsidR="00AE6AC9" w:rsidRDefault="008E72B6" w:rsidP="00D1036F">
            <w:pPr>
              <w:spacing w:before="100" w:beforeAutospacing="1"/>
              <w:ind w:right="566"/>
            </w:pPr>
            <w:r>
              <w:t>МОДЕЛЬ</w:t>
            </w:r>
          </w:p>
        </w:tc>
        <w:tc>
          <w:tcPr>
            <w:tcW w:w="640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1222" w:type="dxa"/>
            <w:tcBorders>
              <w:right w:val="nil"/>
            </w:tcBorders>
          </w:tcPr>
          <w:p w:rsidR="00AE6AC9" w:rsidRDefault="008E72B6" w:rsidP="00D1036F">
            <w:pPr>
              <w:ind w:right="566"/>
            </w:pPr>
            <w:r>
              <w:t>ГОД</w:t>
            </w:r>
          </w:p>
        </w:tc>
        <w:tc>
          <w:tcPr>
            <w:tcW w:w="4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D53A01">
        <w:trPr>
          <w:trHeight w:val="306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765" w:type="dxa"/>
            <w:gridSpan w:val="2"/>
            <w:tcBorders>
              <w:left w:val="nil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left="198" w:right="566" w:hanging="198"/>
            </w:pPr>
          </w:p>
        </w:tc>
        <w:tc>
          <w:tcPr>
            <w:tcW w:w="2793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D53A01">
        <w:trPr>
          <w:trHeight w:val="289"/>
        </w:trPr>
        <w:tc>
          <w:tcPr>
            <w:tcW w:w="2203" w:type="dxa"/>
            <w:tcBorders>
              <w:top w:val="single" w:sz="4" w:space="0" w:color="auto"/>
            </w:tcBorders>
          </w:tcPr>
          <w:p w:rsidR="00AE6AC9" w:rsidRDefault="008E72B6" w:rsidP="00D1036F">
            <w:pPr>
              <w:ind w:right="566"/>
            </w:pPr>
            <w:r>
              <w:t>ИМЯ</w:t>
            </w:r>
          </w:p>
        </w:tc>
        <w:tc>
          <w:tcPr>
            <w:tcW w:w="2765" w:type="dxa"/>
            <w:gridSpan w:val="2"/>
          </w:tcPr>
          <w:p w:rsidR="00AE6AC9" w:rsidRDefault="008E72B6" w:rsidP="00D1036F">
            <w:pPr>
              <w:ind w:right="566"/>
            </w:pPr>
            <w:r>
              <w:t>ЦВЕТ</w:t>
            </w:r>
          </w:p>
        </w:tc>
        <w:tc>
          <w:tcPr>
            <w:tcW w:w="3079" w:type="dxa"/>
            <w:gridSpan w:val="2"/>
          </w:tcPr>
          <w:p w:rsidR="00AE6AC9" w:rsidRDefault="008E72B6" w:rsidP="00D1036F">
            <w:pPr>
              <w:ind w:right="566"/>
            </w:pPr>
            <w:r>
              <w:t>РАСПОЛОЖЕНИЕ</w:t>
            </w:r>
          </w:p>
        </w:tc>
        <w:tc>
          <w:tcPr>
            <w:tcW w:w="2793" w:type="dxa"/>
          </w:tcPr>
          <w:p w:rsidR="00AE6AC9" w:rsidRDefault="008E72B6" w:rsidP="00D1036F">
            <w:pPr>
              <w:ind w:right="566"/>
            </w:pPr>
            <w:r>
              <w:t>ДОПОЛНИТЕЛЬНО</w:t>
            </w:r>
          </w:p>
        </w:tc>
      </w:tr>
      <w:tr w:rsidR="008E72B6" w:rsidTr="00D53A01">
        <w:trPr>
          <w:trHeight w:val="306"/>
        </w:trPr>
        <w:tc>
          <w:tcPr>
            <w:tcW w:w="2203" w:type="dxa"/>
          </w:tcPr>
          <w:p w:rsidR="00AE6AC9" w:rsidRDefault="008E72B6" w:rsidP="00D1036F">
            <w:pPr>
              <w:ind w:right="566"/>
            </w:pPr>
            <w:r>
              <w:t>+30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Белый/зелёный</w:t>
            </w:r>
          </w:p>
          <w:p w:rsidR="00D53A01" w:rsidRDefault="00D53A01" w:rsidP="00D1036F">
            <w:pPr>
              <w:ind w:right="566"/>
            </w:pPr>
            <w:r>
              <w:t>Белый/красный</w:t>
            </w:r>
          </w:p>
        </w:tc>
        <w:tc>
          <w:tcPr>
            <w:tcW w:w="3079" w:type="dxa"/>
            <w:gridSpan w:val="2"/>
          </w:tcPr>
          <w:p w:rsidR="00AE6AC9" w:rsidRDefault="00D53A0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289"/>
        </w:trPr>
        <w:tc>
          <w:tcPr>
            <w:tcW w:w="2203" w:type="dxa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Чёрный/жёлтый</w:t>
            </w:r>
          </w:p>
        </w:tc>
        <w:tc>
          <w:tcPr>
            <w:tcW w:w="3079" w:type="dxa"/>
            <w:gridSpan w:val="2"/>
          </w:tcPr>
          <w:p w:rsidR="00AE6AC9" w:rsidRDefault="00D53A0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D53A01" w:rsidP="00D1036F">
            <w:pPr>
              <w:ind w:right="566"/>
            </w:pPr>
            <w:r>
              <w:t>Толстый</w:t>
            </w:r>
          </w:p>
        </w:tc>
      </w:tr>
      <w:tr w:rsidR="008E72B6" w:rsidTr="00D53A01">
        <w:trPr>
          <w:trHeight w:val="306"/>
        </w:trPr>
        <w:tc>
          <w:tcPr>
            <w:tcW w:w="2203" w:type="dxa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Жёлтый</w:t>
            </w:r>
          </w:p>
        </w:tc>
        <w:tc>
          <w:tcPr>
            <w:tcW w:w="3079" w:type="dxa"/>
            <w:gridSpan w:val="2"/>
          </w:tcPr>
          <w:p w:rsidR="00AE6AC9" w:rsidRDefault="00D53A0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306"/>
        </w:trPr>
        <w:tc>
          <w:tcPr>
            <w:tcW w:w="2203" w:type="dxa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Синий</w:t>
            </w:r>
          </w:p>
        </w:tc>
        <w:tc>
          <w:tcPr>
            <w:tcW w:w="3079" w:type="dxa"/>
            <w:gridSpan w:val="2"/>
          </w:tcPr>
          <w:p w:rsidR="00AE6AC9" w:rsidRDefault="00D53A0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289"/>
        </w:trPr>
        <w:tc>
          <w:tcPr>
            <w:tcW w:w="2203" w:type="dxa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76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079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412"/>
        </w:trPr>
        <w:tc>
          <w:tcPr>
            <w:tcW w:w="2203" w:type="dxa"/>
          </w:tcPr>
          <w:p w:rsidR="00AE6AC9" w:rsidRPr="008E72B6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</w:t>
            </w:r>
            <w:r w:rsidR="008E72B6">
              <w:rPr>
                <w:sz w:val="16"/>
                <w:szCs w:val="16"/>
              </w:rPr>
              <w:t>.1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Чёрный/жёлтый</w:t>
            </w:r>
          </w:p>
        </w:tc>
        <w:tc>
          <w:tcPr>
            <w:tcW w:w="3079" w:type="dxa"/>
            <w:gridSpan w:val="2"/>
          </w:tcPr>
          <w:p w:rsidR="00AE6AC9" w:rsidRDefault="00D53A01" w:rsidP="00D1036F">
            <w:pPr>
              <w:ind w:right="566"/>
            </w:pPr>
            <w:r>
              <w:t>Замок зажигания</w:t>
            </w:r>
          </w:p>
        </w:tc>
        <w:tc>
          <w:tcPr>
            <w:tcW w:w="2793" w:type="dxa"/>
          </w:tcPr>
          <w:p w:rsidR="00AE6AC9" w:rsidRDefault="00D53A01" w:rsidP="00D1036F">
            <w:pPr>
              <w:ind w:right="566"/>
            </w:pPr>
            <w:r>
              <w:t>Тонкий</w:t>
            </w:r>
          </w:p>
        </w:tc>
      </w:tr>
      <w:tr w:rsidR="008E72B6" w:rsidTr="00D53A01">
        <w:trPr>
          <w:trHeight w:val="289"/>
        </w:trPr>
        <w:tc>
          <w:tcPr>
            <w:tcW w:w="2203" w:type="dxa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76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079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306"/>
        </w:trPr>
        <w:tc>
          <w:tcPr>
            <w:tcW w:w="2203" w:type="dxa"/>
          </w:tcPr>
          <w:p w:rsidR="00AE6AC9" w:rsidRDefault="00D1036F" w:rsidP="00D1036F">
            <w:pPr>
              <w:ind w:right="566"/>
            </w:pPr>
            <w:r>
              <w:t>Датчик ключа</w:t>
            </w:r>
          </w:p>
        </w:tc>
        <w:tc>
          <w:tcPr>
            <w:tcW w:w="276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079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289"/>
        </w:trPr>
        <w:tc>
          <w:tcPr>
            <w:tcW w:w="2203" w:type="dxa"/>
          </w:tcPr>
          <w:p w:rsidR="00AE6AC9" w:rsidRDefault="00D1036F" w:rsidP="00D1036F">
            <w:pPr>
              <w:ind w:right="566"/>
            </w:pPr>
            <w:r>
              <w:t>Габарит(-)</w:t>
            </w:r>
          </w:p>
        </w:tc>
        <w:tc>
          <w:tcPr>
            <w:tcW w:w="276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079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306"/>
        </w:trPr>
        <w:tc>
          <w:tcPr>
            <w:tcW w:w="2203" w:type="dxa"/>
          </w:tcPr>
          <w:p w:rsidR="00AE6AC9" w:rsidRDefault="00D1036F" w:rsidP="00D1036F">
            <w:pPr>
              <w:ind w:right="566"/>
            </w:pPr>
            <w:r>
              <w:t>Габарит(+)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Красный/жёлтый</w:t>
            </w:r>
          </w:p>
        </w:tc>
        <w:tc>
          <w:tcPr>
            <w:tcW w:w="3079" w:type="dxa"/>
            <w:gridSpan w:val="2"/>
          </w:tcPr>
          <w:p w:rsidR="00AE6AC9" w:rsidRDefault="00423435" w:rsidP="00D1036F">
            <w:pPr>
              <w:ind w:right="566"/>
            </w:pPr>
            <w:r>
              <w:t>Жгут в левом пороге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306"/>
        </w:trPr>
        <w:tc>
          <w:tcPr>
            <w:tcW w:w="2203" w:type="dxa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Зелёный/красный</w:t>
            </w:r>
          </w:p>
        </w:tc>
        <w:tc>
          <w:tcPr>
            <w:tcW w:w="3079" w:type="dxa"/>
            <w:gridSpan w:val="2"/>
          </w:tcPr>
          <w:p w:rsidR="00AE6AC9" w:rsidRDefault="00423435" w:rsidP="00D1036F">
            <w:pPr>
              <w:ind w:right="566"/>
            </w:pPr>
            <w:r>
              <w:t>Жгут в левом пороге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289"/>
        </w:trPr>
        <w:tc>
          <w:tcPr>
            <w:tcW w:w="2203" w:type="dxa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765" w:type="dxa"/>
            <w:gridSpan w:val="2"/>
          </w:tcPr>
          <w:p w:rsidR="00AE6AC9" w:rsidRDefault="00D53A01" w:rsidP="00D1036F">
            <w:pPr>
              <w:ind w:right="566"/>
            </w:pPr>
            <w:r>
              <w:t>Зелёный/жёлтый</w:t>
            </w:r>
          </w:p>
        </w:tc>
        <w:tc>
          <w:tcPr>
            <w:tcW w:w="3079" w:type="dxa"/>
            <w:gridSpan w:val="2"/>
          </w:tcPr>
          <w:p w:rsidR="00AE6AC9" w:rsidRDefault="00423435" w:rsidP="00D1036F">
            <w:pPr>
              <w:ind w:right="566"/>
            </w:pPr>
            <w:r>
              <w:t>Жгут в левом пороге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</w:tbl>
    <w:p w:rsidR="00D53A01" w:rsidRDefault="00D53A01"/>
    <w:tbl>
      <w:tblPr>
        <w:tblStyle w:val="a3"/>
        <w:tblW w:w="10840" w:type="dxa"/>
        <w:tblInd w:w="-709" w:type="dxa"/>
        <w:tblCellMar>
          <w:top w:w="113" w:type="dxa"/>
        </w:tblCellMar>
        <w:tblLook w:val="04A0"/>
      </w:tblPr>
      <w:tblGrid>
        <w:gridCol w:w="2195"/>
        <w:gridCol w:w="8"/>
        <w:gridCol w:w="2793"/>
        <w:gridCol w:w="3072"/>
        <w:gridCol w:w="2772"/>
      </w:tblGrid>
      <w:tr w:rsidR="008E72B6" w:rsidTr="00D53A01">
        <w:trPr>
          <w:trHeight w:val="306"/>
        </w:trPr>
        <w:tc>
          <w:tcPr>
            <w:tcW w:w="2203" w:type="dxa"/>
            <w:gridSpan w:val="2"/>
          </w:tcPr>
          <w:p w:rsidR="00AE6AC9" w:rsidRDefault="00D1036F" w:rsidP="00D1036F">
            <w:pPr>
              <w:ind w:right="566"/>
              <w:rPr>
                <w:b/>
              </w:rPr>
            </w:pPr>
            <w:r>
              <w:t>Ц.З. запирание</w:t>
            </w:r>
            <w:r w:rsidR="00D53A01">
              <w:t xml:space="preserve"> </w:t>
            </w:r>
            <w:r w:rsidR="00D53A01" w:rsidRPr="00D53A01">
              <w:rPr>
                <w:b/>
                <w:lang w:val="en-US"/>
              </w:rPr>
              <w:t>[-]</w:t>
            </w:r>
          </w:p>
          <w:p w:rsidR="00423435" w:rsidRDefault="00423435" w:rsidP="00D1036F">
            <w:pPr>
              <w:ind w:right="566"/>
              <w:rPr>
                <w:b/>
              </w:rPr>
            </w:pPr>
          </w:p>
          <w:p w:rsidR="00423435" w:rsidRPr="00423435" w:rsidRDefault="00423435" w:rsidP="00D1036F">
            <w:pPr>
              <w:ind w:right="566"/>
              <w:rPr>
                <w:b/>
              </w:rPr>
            </w:pPr>
          </w:p>
          <w:p w:rsidR="00D53A01" w:rsidRPr="00D53A01" w:rsidRDefault="00D53A01" w:rsidP="00D1036F">
            <w:pPr>
              <w:ind w:right="566"/>
              <w:rPr>
                <w:b/>
                <w:color w:val="FF0000"/>
                <w:lang w:val="en-US"/>
              </w:rPr>
            </w:pPr>
            <w:r w:rsidRPr="00D53A01">
              <w:rPr>
                <w:b/>
                <w:color w:val="FF0000"/>
              </w:rPr>
              <w:t xml:space="preserve">Сила </w:t>
            </w:r>
            <w:r w:rsidRPr="00D53A01">
              <w:rPr>
                <w:b/>
                <w:color w:val="FF0000"/>
                <w:lang w:val="en-US"/>
              </w:rPr>
              <w:t xml:space="preserve"> [+]</w:t>
            </w:r>
          </w:p>
        </w:tc>
        <w:tc>
          <w:tcPr>
            <w:tcW w:w="2765" w:type="dxa"/>
          </w:tcPr>
          <w:p w:rsidR="00AE6AC9" w:rsidRDefault="00D53A01" w:rsidP="00D1036F">
            <w:pPr>
              <w:ind w:right="566"/>
            </w:pPr>
            <w:r>
              <w:t>Розовый/чёрный</w:t>
            </w:r>
          </w:p>
          <w:p w:rsidR="00423435" w:rsidRDefault="00423435" w:rsidP="00D1036F">
            <w:pPr>
              <w:ind w:right="566"/>
            </w:pPr>
          </w:p>
          <w:p w:rsidR="00423435" w:rsidRDefault="00423435" w:rsidP="00D1036F">
            <w:pPr>
              <w:ind w:right="566"/>
              <w:rPr>
                <w:lang w:val="en-US"/>
              </w:rPr>
            </w:pPr>
          </w:p>
          <w:p w:rsidR="00D53A01" w:rsidRDefault="00D53A01" w:rsidP="00D1036F">
            <w:pPr>
              <w:ind w:right="566"/>
              <w:rPr>
                <w:lang w:val="en-US"/>
              </w:rPr>
            </w:pPr>
          </w:p>
          <w:p w:rsidR="00D53A01" w:rsidRPr="00D53A01" w:rsidRDefault="00D53A01" w:rsidP="00D1036F">
            <w:pPr>
              <w:ind w:right="566"/>
              <w:rPr>
                <w:color w:val="FF0000"/>
              </w:rPr>
            </w:pPr>
            <w:r w:rsidRPr="00D53A01">
              <w:rPr>
                <w:color w:val="FF0000"/>
                <w:lang w:val="en-US"/>
              </w:rPr>
              <w:t>C</w:t>
            </w:r>
            <w:r w:rsidRPr="00D53A01">
              <w:rPr>
                <w:color w:val="FF0000"/>
              </w:rPr>
              <w:t>иний/красный</w:t>
            </w:r>
          </w:p>
        </w:tc>
        <w:tc>
          <w:tcPr>
            <w:tcW w:w="3079" w:type="dxa"/>
          </w:tcPr>
          <w:p w:rsidR="00AE6AC9" w:rsidRDefault="00423435" w:rsidP="00D1036F">
            <w:pPr>
              <w:ind w:right="566"/>
            </w:pPr>
            <w:r>
              <w:t xml:space="preserve">Белый вертикальный разъём </w:t>
            </w:r>
            <w:r>
              <w:rPr>
                <w:lang w:val="en-US"/>
              </w:rPr>
              <w:t>BCM</w:t>
            </w:r>
          </w:p>
          <w:p w:rsidR="00423435" w:rsidRPr="00423435" w:rsidRDefault="00423435" w:rsidP="00D1036F">
            <w:pPr>
              <w:ind w:right="566"/>
            </w:pPr>
          </w:p>
          <w:p w:rsidR="00423435" w:rsidRPr="00423435" w:rsidRDefault="00423435" w:rsidP="00D1036F">
            <w:pPr>
              <w:ind w:right="566"/>
            </w:pPr>
            <w:r>
              <w:t xml:space="preserve">Чёрный нижний разъём </w:t>
            </w:r>
            <w:r>
              <w:rPr>
                <w:lang w:val="en-US"/>
              </w:rPr>
              <w:t>BCM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289"/>
        </w:trPr>
        <w:tc>
          <w:tcPr>
            <w:tcW w:w="2203" w:type="dxa"/>
            <w:gridSpan w:val="2"/>
          </w:tcPr>
          <w:p w:rsidR="00AE6AC9" w:rsidRDefault="00D1036F" w:rsidP="00D1036F">
            <w:pPr>
              <w:ind w:right="566"/>
              <w:rPr>
                <w:b/>
              </w:rPr>
            </w:pPr>
            <w:r>
              <w:t>Ц.З. отпирание</w:t>
            </w:r>
            <w:r w:rsidR="00D53A01">
              <w:rPr>
                <w:lang w:val="en-US"/>
              </w:rPr>
              <w:t xml:space="preserve"> </w:t>
            </w:r>
            <w:r w:rsidR="00D53A01" w:rsidRPr="00D53A01">
              <w:rPr>
                <w:b/>
                <w:lang w:val="en-US"/>
              </w:rPr>
              <w:t>[-]</w:t>
            </w:r>
          </w:p>
          <w:p w:rsidR="00D53A01" w:rsidRPr="00D53A01" w:rsidRDefault="00D53A01" w:rsidP="00D1036F">
            <w:pPr>
              <w:ind w:right="566"/>
              <w:rPr>
                <w:b/>
              </w:rPr>
            </w:pPr>
          </w:p>
          <w:p w:rsidR="00D53A01" w:rsidRPr="00D53A01" w:rsidRDefault="00D53A01" w:rsidP="00D1036F">
            <w:pPr>
              <w:ind w:right="566"/>
              <w:rPr>
                <w:b/>
              </w:rPr>
            </w:pPr>
          </w:p>
          <w:p w:rsidR="00D53A01" w:rsidRPr="00D53A01" w:rsidRDefault="00D53A01" w:rsidP="00D1036F">
            <w:pPr>
              <w:ind w:right="566"/>
              <w:rPr>
                <w:b/>
                <w:color w:val="FF0000"/>
                <w:lang w:val="en-US"/>
              </w:rPr>
            </w:pPr>
            <w:r w:rsidRPr="00D53A01">
              <w:rPr>
                <w:b/>
                <w:color w:val="FF0000"/>
              </w:rPr>
              <w:t xml:space="preserve">Сила  </w:t>
            </w:r>
            <w:r w:rsidRPr="00D53A01">
              <w:rPr>
                <w:b/>
                <w:color w:val="FF0000"/>
                <w:lang w:val="en-US"/>
              </w:rPr>
              <w:t>[+]</w:t>
            </w:r>
          </w:p>
        </w:tc>
        <w:tc>
          <w:tcPr>
            <w:tcW w:w="2765" w:type="dxa"/>
          </w:tcPr>
          <w:p w:rsidR="00AE6AC9" w:rsidRDefault="00D53A01" w:rsidP="00D1036F">
            <w:pPr>
              <w:ind w:right="566"/>
            </w:pPr>
            <w:r>
              <w:t>Розовый/зелёный или белый/зелёный</w:t>
            </w:r>
          </w:p>
          <w:p w:rsidR="00D53A01" w:rsidRDefault="00D53A01" w:rsidP="00D1036F">
            <w:pPr>
              <w:ind w:right="566"/>
            </w:pPr>
          </w:p>
          <w:p w:rsidR="00D53A01" w:rsidRPr="00D53A01" w:rsidRDefault="00D53A01" w:rsidP="00D1036F">
            <w:pPr>
              <w:ind w:right="566"/>
              <w:rPr>
                <w:color w:val="FF0000"/>
              </w:rPr>
            </w:pPr>
            <w:r w:rsidRPr="00D53A01">
              <w:rPr>
                <w:color w:val="FF0000"/>
              </w:rPr>
              <w:t>Синий</w:t>
            </w:r>
          </w:p>
        </w:tc>
        <w:tc>
          <w:tcPr>
            <w:tcW w:w="3079" w:type="dxa"/>
          </w:tcPr>
          <w:p w:rsidR="00AE6AC9" w:rsidRDefault="00423435" w:rsidP="00D1036F">
            <w:pPr>
              <w:ind w:right="566"/>
            </w:pPr>
            <w:r>
              <w:t xml:space="preserve">Белый вертикальный разъём </w:t>
            </w:r>
            <w:r>
              <w:rPr>
                <w:lang w:val="en-US"/>
              </w:rPr>
              <w:t>BCM</w:t>
            </w:r>
          </w:p>
          <w:p w:rsidR="00423435" w:rsidRPr="00423435" w:rsidRDefault="00423435" w:rsidP="00D1036F">
            <w:pPr>
              <w:ind w:right="566"/>
            </w:pPr>
          </w:p>
          <w:p w:rsidR="00423435" w:rsidRPr="00423435" w:rsidRDefault="00423435" w:rsidP="00D1036F">
            <w:pPr>
              <w:ind w:right="566"/>
            </w:pPr>
            <w:r>
              <w:t xml:space="preserve">Чёрный нижний разъём </w:t>
            </w:r>
            <w:r>
              <w:rPr>
                <w:lang w:val="en-US"/>
              </w:rPr>
              <w:t>BCM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306"/>
        </w:trPr>
        <w:tc>
          <w:tcPr>
            <w:tcW w:w="2203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дверей</w:t>
            </w:r>
            <w:r w:rsidR="00D53A01">
              <w:t xml:space="preserve"> общий</w:t>
            </w:r>
          </w:p>
        </w:tc>
        <w:tc>
          <w:tcPr>
            <w:tcW w:w="2765" w:type="dxa"/>
          </w:tcPr>
          <w:p w:rsidR="00AE6AC9" w:rsidRDefault="00D53A01" w:rsidP="00D1036F">
            <w:pPr>
              <w:ind w:right="566"/>
            </w:pPr>
            <w:r>
              <w:t>Чёрный/красный</w:t>
            </w:r>
          </w:p>
        </w:tc>
        <w:tc>
          <w:tcPr>
            <w:tcW w:w="3079" w:type="dxa"/>
          </w:tcPr>
          <w:p w:rsidR="00AE6AC9" w:rsidRDefault="00423435" w:rsidP="00D1036F">
            <w:pPr>
              <w:ind w:right="566"/>
            </w:pPr>
            <w:r>
              <w:t>Жгут в левом пороге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289"/>
        </w:trPr>
        <w:tc>
          <w:tcPr>
            <w:tcW w:w="2203" w:type="dxa"/>
            <w:gridSpan w:val="2"/>
          </w:tcPr>
          <w:p w:rsidR="00AE6AC9" w:rsidRDefault="00D1036F" w:rsidP="00D1036F">
            <w:pPr>
              <w:ind w:right="566"/>
            </w:pPr>
            <w:r>
              <w:t xml:space="preserve">Концевик </w:t>
            </w:r>
            <w:r w:rsidR="00D53A01">
              <w:t>водительский</w:t>
            </w:r>
          </w:p>
        </w:tc>
        <w:tc>
          <w:tcPr>
            <w:tcW w:w="2765" w:type="dxa"/>
          </w:tcPr>
          <w:p w:rsidR="00AE6AC9" w:rsidRDefault="00423435" w:rsidP="00D1036F">
            <w:pPr>
              <w:ind w:right="566"/>
            </w:pPr>
            <w:r>
              <w:t>Чёрный/оранжевый</w:t>
            </w:r>
          </w:p>
        </w:tc>
        <w:tc>
          <w:tcPr>
            <w:tcW w:w="3079" w:type="dxa"/>
          </w:tcPr>
          <w:p w:rsidR="00423435" w:rsidRDefault="00423435" w:rsidP="00423435">
            <w:pPr>
              <w:ind w:right="566"/>
            </w:pPr>
            <w:r>
              <w:t xml:space="preserve">Белый вертикальный разъём </w:t>
            </w:r>
            <w:r>
              <w:rPr>
                <w:lang w:val="en-US"/>
              </w:rPr>
              <w:t>BCM</w:t>
            </w:r>
          </w:p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423435" w:rsidTr="00D53A01">
        <w:trPr>
          <w:trHeight w:val="289"/>
        </w:trPr>
        <w:tc>
          <w:tcPr>
            <w:tcW w:w="2203" w:type="dxa"/>
            <w:gridSpan w:val="2"/>
          </w:tcPr>
          <w:p w:rsidR="00423435" w:rsidRDefault="00423435" w:rsidP="00D1036F">
            <w:pPr>
              <w:ind w:right="566"/>
            </w:pPr>
            <w:r>
              <w:t>Концевик остальных дверей и багажника</w:t>
            </w:r>
          </w:p>
        </w:tc>
        <w:tc>
          <w:tcPr>
            <w:tcW w:w="2765" w:type="dxa"/>
          </w:tcPr>
          <w:p w:rsidR="00423435" w:rsidRDefault="00423435" w:rsidP="00D1036F">
            <w:pPr>
              <w:ind w:right="566"/>
            </w:pPr>
            <w:r>
              <w:t>Чёрный/красный</w:t>
            </w:r>
          </w:p>
        </w:tc>
        <w:tc>
          <w:tcPr>
            <w:tcW w:w="3079" w:type="dxa"/>
          </w:tcPr>
          <w:p w:rsidR="00423435" w:rsidRDefault="00423435" w:rsidP="00423435">
            <w:pPr>
              <w:ind w:right="566"/>
            </w:pPr>
            <w:r>
              <w:t xml:space="preserve">Белый вертикальный разъём </w:t>
            </w:r>
            <w:r>
              <w:rPr>
                <w:lang w:val="en-US"/>
              </w:rPr>
              <w:t>BCM</w:t>
            </w:r>
          </w:p>
          <w:p w:rsidR="00423435" w:rsidRDefault="00423435" w:rsidP="00D1036F">
            <w:pPr>
              <w:ind w:right="566"/>
            </w:pPr>
          </w:p>
        </w:tc>
        <w:tc>
          <w:tcPr>
            <w:tcW w:w="2793" w:type="dxa"/>
          </w:tcPr>
          <w:p w:rsidR="00423435" w:rsidRDefault="00423435" w:rsidP="00D1036F">
            <w:pPr>
              <w:ind w:right="566"/>
            </w:pPr>
          </w:p>
        </w:tc>
      </w:tr>
      <w:tr w:rsidR="008E72B6" w:rsidTr="00D53A01">
        <w:trPr>
          <w:trHeight w:val="306"/>
        </w:trPr>
        <w:tc>
          <w:tcPr>
            <w:tcW w:w="2203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капота</w:t>
            </w:r>
          </w:p>
        </w:tc>
        <w:tc>
          <w:tcPr>
            <w:tcW w:w="2765" w:type="dxa"/>
          </w:tcPr>
          <w:p w:rsidR="00AE6AC9" w:rsidRDefault="00AE6AC9" w:rsidP="00D1036F">
            <w:pPr>
              <w:ind w:right="566"/>
            </w:pPr>
          </w:p>
        </w:tc>
        <w:tc>
          <w:tcPr>
            <w:tcW w:w="3079" w:type="dxa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53A01">
        <w:trPr>
          <w:trHeight w:val="306"/>
        </w:trPr>
        <w:tc>
          <w:tcPr>
            <w:tcW w:w="2203" w:type="dxa"/>
            <w:gridSpan w:val="2"/>
          </w:tcPr>
          <w:p w:rsidR="00AE6AC9" w:rsidRDefault="00D1036F" w:rsidP="00D1036F">
            <w:pPr>
              <w:ind w:right="566"/>
            </w:pPr>
            <w:r>
              <w:lastRenderedPageBreak/>
              <w:t>Стоп</w:t>
            </w:r>
          </w:p>
        </w:tc>
        <w:tc>
          <w:tcPr>
            <w:tcW w:w="2765" w:type="dxa"/>
          </w:tcPr>
          <w:p w:rsidR="00AE6AC9" w:rsidRDefault="00423435" w:rsidP="00D1036F">
            <w:pPr>
              <w:ind w:right="566"/>
            </w:pPr>
            <w:r>
              <w:t>Зелёный/белый</w:t>
            </w:r>
          </w:p>
        </w:tc>
        <w:tc>
          <w:tcPr>
            <w:tcW w:w="3079" w:type="dxa"/>
          </w:tcPr>
          <w:p w:rsidR="00AE6AC9" w:rsidRDefault="00423435" w:rsidP="00D1036F">
            <w:pPr>
              <w:ind w:right="566"/>
            </w:pPr>
            <w:r>
              <w:t>Жгут в левом пороге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D53A01">
        <w:trPr>
          <w:trHeight w:val="448"/>
        </w:trPr>
        <w:tc>
          <w:tcPr>
            <w:tcW w:w="2203" w:type="dxa"/>
            <w:gridSpan w:val="2"/>
          </w:tcPr>
          <w:p w:rsidR="00AE6AC9" w:rsidRDefault="00D1036F" w:rsidP="00D1036F">
            <w:pPr>
              <w:ind w:right="566"/>
            </w:pPr>
            <w:r>
              <w:t>Тахометр</w:t>
            </w:r>
          </w:p>
        </w:tc>
        <w:tc>
          <w:tcPr>
            <w:tcW w:w="2765" w:type="dxa"/>
            <w:tcBorders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079" w:type="dxa"/>
            <w:tcBorders>
              <w:left w:val="single" w:sz="4" w:space="0" w:color="auto"/>
            </w:tcBorders>
          </w:tcPr>
          <w:p w:rsidR="00AE6AC9" w:rsidRDefault="00423435" w:rsidP="00D1036F">
            <w:pPr>
              <w:ind w:right="566"/>
            </w:pPr>
            <w:r>
              <w:t>Форсунка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D5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195" w:type="dxa"/>
          </w:tcPr>
          <w:p w:rsidR="00D1036F" w:rsidRDefault="00D1036F" w:rsidP="00D1036F">
            <w:pPr>
              <w:ind w:right="566"/>
            </w:pPr>
            <w:r>
              <w:t>Генератор</w:t>
            </w:r>
          </w:p>
        </w:tc>
        <w:tc>
          <w:tcPr>
            <w:tcW w:w="2773" w:type="dxa"/>
            <w:gridSpan w:val="2"/>
          </w:tcPr>
          <w:p w:rsidR="00D1036F" w:rsidRDefault="00423435" w:rsidP="00D1036F">
            <w:pPr>
              <w:ind w:left="108" w:right="566"/>
            </w:pPr>
            <w:r>
              <w:t>Белый/красный</w:t>
            </w:r>
          </w:p>
        </w:tc>
        <w:tc>
          <w:tcPr>
            <w:tcW w:w="3079" w:type="dxa"/>
          </w:tcPr>
          <w:p w:rsidR="00D1036F" w:rsidRDefault="00D1036F" w:rsidP="00D1036F">
            <w:pPr>
              <w:ind w:left="108" w:right="566"/>
            </w:pPr>
          </w:p>
        </w:tc>
        <w:tc>
          <w:tcPr>
            <w:tcW w:w="2793" w:type="dxa"/>
          </w:tcPr>
          <w:p w:rsidR="00D1036F" w:rsidRDefault="00D1036F" w:rsidP="00D1036F">
            <w:pPr>
              <w:ind w:left="108" w:right="566"/>
            </w:pPr>
          </w:p>
        </w:tc>
      </w:tr>
      <w:tr w:rsidR="00D1036F" w:rsidTr="00D5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195" w:type="dxa"/>
          </w:tcPr>
          <w:p w:rsidR="00D1036F" w:rsidRDefault="00D1036F" w:rsidP="00D1036F">
            <w:r>
              <w:t>Ручник</w:t>
            </w:r>
          </w:p>
        </w:tc>
        <w:tc>
          <w:tcPr>
            <w:tcW w:w="2773" w:type="dxa"/>
            <w:gridSpan w:val="2"/>
          </w:tcPr>
          <w:p w:rsidR="00D1036F" w:rsidRDefault="00D1036F" w:rsidP="00D1036F"/>
        </w:tc>
        <w:tc>
          <w:tcPr>
            <w:tcW w:w="3079" w:type="dxa"/>
          </w:tcPr>
          <w:p w:rsidR="00D1036F" w:rsidRDefault="00D1036F" w:rsidP="00D1036F"/>
        </w:tc>
        <w:tc>
          <w:tcPr>
            <w:tcW w:w="2793" w:type="dxa"/>
          </w:tcPr>
          <w:p w:rsidR="00D1036F" w:rsidRDefault="00D1036F" w:rsidP="00D1036F"/>
        </w:tc>
      </w:tr>
      <w:tr w:rsidR="00D1036F" w:rsidTr="00D5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195" w:type="dxa"/>
          </w:tcPr>
          <w:p w:rsidR="00D1036F" w:rsidRDefault="00D1036F" w:rsidP="00D1036F">
            <w:r>
              <w:t>Бензонасос</w:t>
            </w:r>
          </w:p>
        </w:tc>
        <w:tc>
          <w:tcPr>
            <w:tcW w:w="2773" w:type="dxa"/>
            <w:gridSpan w:val="2"/>
          </w:tcPr>
          <w:p w:rsidR="00D1036F" w:rsidRDefault="00423435" w:rsidP="00D1036F">
            <w:r>
              <w:t>Розовый</w:t>
            </w:r>
          </w:p>
        </w:tc>
        <w:tc>
          <w:tcPr>
            <w:tcW w:w="3079" w:type="dxa"/>
          </w:tcPr>
          <w:p w:rsidR="00D1036F" w:rsidRDefault="00423435" w:rsidP="00D1036F">
            <w:r>
              <w:t>Жгут в левом пороге</w:t>
            </w:r>
          </w:p>
        </w:tc>
        <w:tc>
          <w:tcPr>
            <w:tcW w:w="2793" w:type="dxa"/>
          </w:tcPr>
          <w:p w:rsidR="00D1036F" w:rsidRDefault="00D1036F" w:rsidP="00D1036F"/>
        </w:tc>
      </w:tr>
      <w:tr w:rsidR="00D1036F" w:rsidTr="00D53A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195" w:type="dxa"/>
          </w:tcPr>
          <w:p w:rsidR="00D1036F" w:rsidRDefault="00D1036F" w:rsidP="00D1036F"/>
        </w:tc>
        <w:tc>
          <w:tcPr>
            <w:tcW w:w="2773" w:type="dxa"/>
            <w:gridSpan w:val="2"/>
          </w:tcPr>
          <w:p w:rsidR="00D1036F" w:rsidRDefault="00D1036F" w:rsidP="00D1036F"/>
        </w:tc>
        <w:tc>
          <w:tcPr>
            <w:tcW w:w="3079" w:type="dxa"/>
          </w:tcPr>
          <w:p w:rsidR="00D1036F" w:rsidRDefault="00D1036F" w:rsidP="00D1036F"/>
        </w:tc>
        <w:tc>
          <w:tcPr>
            <w:tcW w:w="2793" w:type="dxa"/>
          </w:tcPr>
          <w:p w:rsidR="00D1036F" w:rsidRDefault="00D1036F" w:rsidP="00D1036F"/>
        </w:tc>
      </w:tr>
    </w:tbl>
    <w:p w:rsidR="00AE6AC9" w:rsidRDefault="00AE6AC9"/>
    <w:p w:rsidR="00F16D8B" w:rsidRDefault="00F16D8B"/>
    <w:p w:rsidR="00F16D8B" w:rsidRDefault="00F16D8B"/>
    <w:p w:rsidR="00F16D8B" w:rsidRDefault="00F16D8B"/>
    <w:p w:rsidR="00F16D8B" w:rsidRDefault="00F16D8B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16D8B" w:rsidTr="006879CA">
        <w:tc>
          <w:tcPr>
            <w:tcW w:w="3190" w:type="dxa"/>
            <w:tcBorders>
              <w:right w:val="nil"/>
            </w:tcBorders>
          </w:tcPr>
          <w:p w:rsidR="00F16D8B" w:rsidRPr="005E513F" w:rsidRDefault="00F16D8B" w:rsidP="006879CA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                   </w:t>
            </w:r>
            <w:r w:rsidRPr="005E513F">
              <w:rPr>
                <w:highlight w:val="yellow"/>
              </w:rPr>
              <w:t>СТЕКЛОПОДЪЁМНИКИ</w:t>
            </w:r>
          </w:p>
        </w:tc>
        <w:tc>
          <w:tcPr>
            <w:tcW w:w="3190" w:type="dxa"/>
            <w:tcBorders>
              <w:left w:val="nil"/>
              <w:right w:val="nil"/>
            </w:tcBorders>
          </w:tcPr>
          <w:p w:rsidR="00F16D8B" w:rsidRDefault="00F16D8B" w:rsidP="006879CA">
            <w:pPr>
              <w:jc w:val="center"/>
            </w:pPr>
          </w:p>
        </w:tc>
        <w:tc>
          <w:tcPr>
            <w:tcW w:w="3191" w:type="dxa"/>
            <w:tcBorders>
              <w:left w:val="nil"/>
            </w:tcBorders>
          </w:tcPr>
          <w:p w:rsidR="00F16D8B" w:rsidRDefault="00F16D8B" w:rsidP="006879CA"/>
        </w:tc>
      </w:tr>
      <w:tr w:rsidR="00F16D8B" w:rsidTr="006879CA">
        <w:tc>
          <w:tcPr>
            <w:tcW w:w="3190" w:type="dxa"/>
          </w:tcPr>
          <w:p w:rsidR="00F16D8B" w:rsidRDefault="00F16D8B" w:rsidP="006879CA">
            <w:r w:rsidRPr="00F20F10">
              <w:t>Правый передний</w:t>
            </w:r>
          </w:p>
        </w:tc>
        <w:tc>
          <w:tcPr>
            <w:tcW w:w="3190" w:type="dxa"/>
          </w:tcPr>
          <w:p w:rsidR="00F16D8B" w:rsidRDefault="00F16D8B" w:rsidP="006879CA">
            <w:r>
              <w:t>Зелёный/чёрный</w:t>
            </w:r>
          </w:p>
        </w:tc>
        <w:tc>
          <w:tcPr>
            <w:tcW w:w="3191" w:type="dxa"/>
          </w:tcPr>
          <w:p w:rsidR="00F16D8B" w:rsidRDefault="00F16D8B" w:rsidP="006879CA"/>
        </w:tc>
      </w:tr>
      <w:tr w:rsidR="00F16D8B" w:rsidTr="006879CA">
        <w:tc>
          <w:tcPr>
            <w:tcW w:w="3190" w:type="dxa"/>
          </w:tcPr>
          <w:p w:rsidR="00F16D8B" w:rsidRDefault="00F16D8B" w:rsidP="006879CA">
            <w:r w:rsidRPr="00F20F10">
              <w:t>Правый задний</w:t>
            </w:r>
          </w:p>
        </w:tc>
        <w:tc>
          <w:tcPr>
            <w:tcW w:w="3190" w:type="dxa"/>
          </w:tcPr>
          <w:p w:rsidR="00F16D8B" w:rsidRDefault="00F16D8B" w:rsidP="006879CA">
            <w:r>
              <w:t>Зелёный/белый</w:t>
            </w:r>
          </w:p>
        </w:tc>
        <w:tc>
          <w:tcPr>
            <w:tcW w:w="3191" w:type="dxa"/>
          </w:tcPr>
          <w:p w:rsidR="00F16D8B" w:rsidRDefault="00F16D8B" w:rsidP="006879CA"/>
        </w:tc>
      </w:tr>
      <w:tr w:rsidR="00F16D8B" w:rsidTr="006879CA">
        <w:tc>
          <w:tcPr>
            <w:tcW w:w="3190" w:type="dxa"/>
          </w:tcPr>
          <w:p w:rsidR="00F16D8B" w:rsidRDefault="00F16D8B" w:rsidP="006879CA">
            <w:r w:rsidRPr="00F20F10">
              <w:t>Левый задний</w:t>
            </w:r>
          </w:p>
        </w:tc>
        <w:tc>
          <w:tcPr>
            <w:tcW w:w="3190" w:type="dxa"/>
          </w:tcPr>
          <w:p w:rsidR="00F16D8B" w:rsidRDefault="00F16D8B" w:rsidP="006879CA">
            <w:r>
              <w:t>Зелёный/жёлтый</w:t>
            </w:r>
          </w:p>
        </w:tc>
        <w:tc>
          <w:tcPr>
            <w:tcW w:w="3191" w:type="dxa"/>
          </w:tcPr>
          <w:p w:rsidR="00F16D8B" w:rsidRDefault="00F16D8B" w:rsidP="006879CA"/>
        </w:tc>
      </w:tr>
      <w:tr w:rsidR="00F16D8B" w:rsidTr="006879CA">
        <w:tc>
          <w:tcPr>
            <w:tcW w:w="3190" w:type="dxa"/>
          </w:tcPr>
          <w:p w:rsidR="00F16D8B" w:rsidRPr="00F20F10" w:rsidRDefault="00F16D8B" w:rsidP="006879CA">
            <w:pPr>
              <w:rPr>
                <w:color w:val="000000" w:themeColor="text1"/>
              </w:rPr>
            </w:pPr>
            <w:r w:rsidRPr="00F20F10">
              <w:rPr>
                <w:color w:val="000000" w:themeColor="text1"/>
              </w:rPr>
              <w:t>Левый передний</w:t>
            </w:r>
          </w:p>
        </w:tc>
        <w:tc>
          <w:tcPr>
            <w:tcW w:w="3190" w:type="dxa"/>
          </w:tcPr>
          <w:p w:rsidR="00F16D8B" w:rsidRPr="00F20F10" w:rsidRDefault="00F16D8B" w:rsidP="006879CA">
            <w:pPr>
              <w:rPr>
                <w:color w:val="000000" w:themeColor="text1"/>
              </w:rPr>
            </w:pPr>
            <w:r w:rsidRPr="00F20F10">
              <w:rPr>
                <w:color w:val="000000" w:themeColor="text1"/>
              </w:rPr>
              <w:t>Жёлтый</w:t>
            </w:r>
          </w:p>
        </w:tc>
        <w:tc>
          <w:tcPr>
            <w:tcW w:w="3191" w:type="dxa"/>
          </w:tcPr>
          <w:p w:rsidR="00F16D8B" w:rsidRDefault="00F16D8B" w:rsidP="006879CA"/>
        </w:tc>
      </w:tr>
      <w:tr w:rsidR="00F16D8B" w:rsidTr="006879CA">
        <w:tc>
          <w:tcPr>
            <w:tcW w:w="3190" w:type="dxa"/>
          </w:tcPr>
          <w:p w:rsidR="00F16D8B" w:rsidRDefault="00F16D8B" w:rsidP="006879CA"/>
        </w:tc>
        <w:tc>
          <w:tcPr>
            <w:tcW w:w="3190" w:type="dxa"/>
          </w:tcPr>
          <w:p w:rsidR="00F16D8B" w:rsidRDefault="00F16D8B" w:rsidP="006879CA"/>
        </w:tc>
        <w:tc>
          <w:tcPr>
            <w:tcW w:w="3191" w:type="dxa"/>
          </w:tcPr>
          <w:p w:rsidR="00F16D8B" w:rsidRDefault="00F16D8B" w:rsidP="006879CA"/>
        </w:tc>
      </w:tr>
      <w:tr w:rsidR="00F16D8B" w:rsidTr="006879CA">
        <w:tc>
          <w:tcPr>
            <w:tcW w:w="3190" w:type="dxa"/>
          </w:tcPr>
          <w:p w:rsidR="00F16D8B" w:rsidRDefault="00F16D8B" w:rsidP="006879CA"/>
        </w:tc>
        <w:tc>
          <w:tcPr>
            <w:tcW w:w="3190" w:type="dxa"/>
          </w:tcPr>
          <w:p w:rsidR="00F16D8B" w:rsidRDefault="00F16D8B" w:rsidP="006879CA"/>
        </w:tc>
        <w:tc>
          <w:tcPr>
            <w:tcW w:w="3191" w:type="dxa"/>
          </w:tcPr>
          <w:p w:rsidR="00F16D8B" w:rsidRDefault="00F16D8B" w:rsidP="006879CA"/>
        </w:tc>
      </w:tr>
    </w:tbl>
    <w:p w:rsidR="00F16D8B" w:rsidRDefault="00F16D8B"/>
    <w:sectPr w:rsidR="00F16D8B" w:rsidSect="001D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E17" w:rsidRDefault="00032E17" w:rsidP="001439A8">
      <w:pPr>
        <w:spacing w:after="0" w:line="240" w:lineRule="auto"/>
      </w:pPr>
      <w:r>
        <w:separator/>
      </w:r>
    </w:p>
  </w:endnote>
  <w:endnote w:type="continuationSeparator" w:id="1">
    <w:p w:rsidR="00032E17" w:rsidRDefault="00032E17" w:rsidP="0014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E17" w:rsidRDefault="00032E17" w:rsidP="001439A8">
      <w:pPr>
        <w:spacing w:after="0" w:line="240" w:lineRule="auto"/>
      </w:pPr>
      <w:r>
        <w:separator/>
      </w:r>
    </w:p>
  </w:footnote>
  <w:footnote w:type="continuationSeparator" w:id="1">
    <w:p w:rsidR="00032E17" w:rsidRDefault="00032E17" w:rsidP="00143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3435"/>
    <w:rsid w:val="00022193"/>
    <w:rsid w:val="00032E17"/>
    <w:rsid w:val="001439A8"/>
    <w:rsid w:val="001D71A7"/>
    <w:rsid w:val="003C0311"/>
    <w:rsid w:val="00423435"/>
    <w:rsid w:val="006223EB"/>
    <w:rsid w:val="008E72B6"/>
    <w:rsid w:val="00A33DA0"/>
    <w:rsid w:val="00AE6AC9"/>
    <w:rsid w:val="00D1036F"/>
    <w:rsid w:val="00D53A01"/>
    <w:rsid w:val="00F16D8B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39A8"/>
  </w:style>
  <w:style w:type="paragraph" w:styleId="a6">
    <w:name w:val="footer"/>
    <w:basedOn w:val="a"/>
    <w:link w:val="a7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3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42;&#1040;&#1053;\&#1044;&#1086;&#1082;\&#1057;&#1080;&#1075;&#1085;&#1072;&#1083;&#1080;&#1079;&#1072;&#1094;&#1080;&#1103;\&#1058;&#1072;&#1073;&#1083;&#1080;&#1094;&#1072;%20&#1090;&#1086;&#1095;&#1077;&#1082;%20&#1087;&#1086;&#1076;&#1082;&#1083;&#1102;&#1095;&#1077;&#1085;&#1080;&#1081;.dotx" TargetMode="External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Таблица точек подключений.dotx</Template>
  <TotalTime>18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2010-04-16T19:01:00Z</dcterms:created>
  <dcterms:modified xsi:type="dcterms:W3CDTF">2010-04-16T19:22:00Z</dcterms:modified>
</cp:coreProperties>
</file>